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31C7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31C7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631C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631C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631C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631C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631C7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631C7D" w:rsidRPr="00631C7D">
          <w:rPr>
            <w:b w:val="0"/>
          </w:rPr>
          <w:t xml:space="preserve"> 11091/030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631C7D" w:rsidP="00232C8F">
            <w:r>
              <w:t>Уборщик служебных помещений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631C7D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631C7D" w:rsidRPr="00631C7D">
          <w:rPr>
            <w:rStyle w:val="aa"/>
          </w:rPr>
          <w:t xml:space="preserve"> Отделение платных медицинских услуг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631C7D" w:rsidRPr="00631C7D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631C7D" w:rsidRPr="00631C7D">
          <w:rPr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631C7D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631C7D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631C7D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631C7D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631C7D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631C7D" w:rsidP="00C31869">
            <w:pPr>
              <w:jc w:val="center"/>
            </w:pPr>
            <w:r>
              <w:t>014-632-086 16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631C7D" w:rsidRPr="00631C7D">
          <w:rPr>
            <w:rStyle w:val="aa"/>
          </w:rPr>
          <w:t xml:space="preserve"> Уборочный инвентарь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631C7D" w:rsidRPr="00631C7D">
          <w:rPr>
            <w:rStyle w:val="aa"/>
          </w:rPr>
          <w:t xml:space="preserve"> Моющие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31C7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31C7D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1C7D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631C7D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631C7D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1C7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72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72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1C7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72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72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1C7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72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72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1C7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72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72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1C7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72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72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1C7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72B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72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1C7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72B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D772B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1.3.3.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76049F" w:rsidRPr="0076049F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да;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="0076049F" w:rsidRPr="0076049F">
          <w:rPr>
            <w:i/>
            <w:u w:val="single"/>
          </w:rPr>
          <w:tab/>
          <w:t>   </w:t>
        </w:r>
        <w:r w:rsidR="0076049F" w:rsidRPr="0076049F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="0076049F" w:rsidRPr="0076049F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76049F" w:rsidRPr="0076049F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1C7D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1C7D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631C7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1C7D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1C7D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631C7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(дата)</w:t>
            </w: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(дата)</w:t>
            </w: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2D772B" w:rsidTr="002D772B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D772B" w:rsidRDefault="002D772B" w:rsidP="003C5C39">
            <w:pPr>
              <w:pStyle w:val="a8"/>
            </w:pPr>
            <w:r w:rsidRPr="002D772B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2D772B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D772B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2D772B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D772B" w:rsidRDefault="002D772B" w:rsidP="003C5C39">
            <w:pPr>
              <w:pStyle w:val="a8"/>
            </w:pPr>
            <w:r w:rsidRPr="002D772B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2D772B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D772B" w:rsidRDefault="0076049F" w:rsidP="003C5C39">
            <w:pPr>
              <w:pStyle w:val="a8"/>
            </w:pPr>
            <w:r>
              <w:t>24.11.2016</w:t>
            </w:r>
          </w:p>
        </w:tc>
      </w:tr>
      <w:tr w:rsidR="00EF07A3" w:rsidRPr="002D772B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2D772B" w:rsidRDefault="002D772B" w:rsidP="003C5C39">
            <w:pPr>
              <w:pStyle w:val="a8"/>
              <w:rPr>
                <w:b/>
                <w:vertAlign w:val="superscript"/>
              </w:rPr>
            </w:pPr>
            <w:r w:rsidRPr="002D772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2D772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2D772B" w:rsidRDefault="002D772B" w:rsidP="00EF07A3">
            <w:pPr>
              <w:pStyle w:val="a8"/>
              <w:rPr>
                <w:b/>
                <w:vertAlign w:val="superscript"/>
              </w:rPr>
            </w:pPr>
            <w:r w:rsidRPr="002D772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2D772B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2D772B" w:rsidRDefault="002D772B" w:rsidP="00EF07A3">
            <w:pPr>
              <w:pStyle w:val="a8"/>
              <w:rPr>
                <w:b/>
                <w:vertAlign w:val="superscript"/>
              </w:rPr>
            </w:pPr>
            <w:r w:rsidRPr="002D772B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2D772B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2D772B" w:rsidRDefault="002D772B" w:rsidP="00EF07A3">
            <w:pPr>
              <w:pStyle w:val="a8"/>
              <w:rPr>
                <w:vertAlign w:val="superscript"/>
              </w:rPr>
            </w:pPr>
            <w:r w:rsidRPr="002D772B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631C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1C7D" w:rsidP="004E51DC">
            <w:pPr>
              <w:pStyle w:val="a8"/>
            </w:pPr>
            <w:r>
              <w:t>Рыгалова Мария Германовна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631C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631C7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1C7D" w:rsidRPr="00631C7D" w:rsidRDefault="00631C7D" w:rsidP="00EF07A3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(дата)</w:t>
            </w: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1C7D" w:rsidRPr="00631C7D" w:rsidRDefault="00631C7D" w:rsidP="00EF07A3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(дата)</w:t>
            </w: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1C7D" w:rsidRPr="00631C7D" w:rsidRDefault="00631C7D" w:rsidP="00EF07A3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(дата)</w:t>
            </w: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1C7D" w:rsidRPr="00631C7D" w:rsidRDefault="00631C7D" w:rsidP="00EF07A3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(дата)</w:t>
            </w: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1C7D" w:rsidRPr="00631C7D" w:rsidRDefault="00631C7D" w:rsidP="004E51DC">
            <w:pPr>
              <w:pStyle w:val="a8"/>
            </w:pPr>
          </w:p>
        </w:tc>
      </w:tr>
      <w:tr w:rsidR="00631C7D" w:rsidRPr="00631C7D" w:rsidTr="00631C7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31C7D" w:rsidRPr="00631C7D" w:rsidRDefault="00631C7D" w:rsidP="00EF07A3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31C7D" w:rsidRPr="00631C7D" w:rsidRDefault="00631C7D" w:rsidP="004E51DC">
            <w:pPr>
              <w:pStyle w:val="a8"/>
              <w:rPr>
                <w:vertAlign w:val="superscript"/>
              </w:rPr>
            </w:pPr>
            <w:r w:rsidRPr="00631C7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72B" w:rsidRDefault="002D772B" w:rsidP="0076042D">
      <w:pPr>
        <w:pStyle w:val="a9"/>
      </w:pPr>
      <w:r>
        <w:separator/>
      </w:r>
    </w:p>
  </w:endnote>
  <w:endnote w:type="continuationSeparator" w:id="0">
    <w:p w:rsidR="002D772B" w:rsidRDefault="002D772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631C7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11091/030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A17EB5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A17EB5" w:rsidRPr="00C31869">
            <w:rPr>
              <w:rStyle w:val="ad"/>
              <w:sz w:val="20"/>
              <w:szCs w:val="20"/>
            </w:rPr>
            <w:fldChar w:fldCharType="separate"/>
          </w:r>
          <w:r w:rsidR="00631C7D">
            <w:rPr>
              <w:rStyle w:val="ad"/>
              <w:noProof/>
              <w:sz w:val="20"/>
              <w:szCs w:val="20"/>
            </w:rPr>
            <w:t>1</w:t>
          </w:r>
          <w:r w:rsidR="00A17EB5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31C7D" w:rsidRPr="00631C7D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72B" w:rsidRDefault="002D772B" w:rsidP="0076042D">
      <w:pPr>
        <w:pStyle w:val="a9"/>
      </w:pPr>
      <w:r>
        <w:separator/>
      </w:r>
    </w:p>
  </w:footnote>
  <w:footnote w:type="continuationSeparator" w:id="0">
    <w:p w:rsidR="002D772B" w:rsidRDefault="002D772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Отделение платных медицинских услуг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30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B02C38555DE7435EB9702E41056E11FE"/>
    <w:docVar w:name="rm_id" w:val="161"/>
    <w:docVar w:name="rm_name" w:val="                                          "/>
    <w:docVar w:name="rm_number" w:val=" 11091/030 "/>
    <w:docVar w:name="s_050" w:val="1. Рекомендации по подбору работников: возможность применения труда женщин - да; возможность применения труда лиц до 18 лет - да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_x0009_   _x000B_ 2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80"/>
    <w:docVar w:name="tools" w:val=" Мо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да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"/>
    <w:docVar w:name="version" w:val="51"/>
  </w:docVars>
  <w:rsids>
    <w:rsidRoot w:val="00C8106A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D772B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31C7D"/>
    <w:rsid w:val="0069682B"/>
    <w:rsid w:val="006C28B3"/>
    <w:rsid w:val="007049EB"/>
    <w:rsid w:val="00710271"/>
    <w:rsid w:val="00717C9F"/>
    <w:rsid w:val="00745D40"/>
    <w:rsid w:val="007462E1"/>
    <w:rsid w:val="0076042D"/>
    <w:rsid w:val="0076049F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17EB5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8106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2016-11-24T11:49:00Z</dcterms:created>
  <dcterms:modified xsi:type="dcterms:W3CDTF">2016-11-25T06:23:00Z</dcterms:modified>
</cp:coreProperties>
</file>